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53" w:rsidRPr="00987243" w:rsidRDefault="00216B53" w:rsidP="009872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87243">
        <w:rPr>
          <w:rFonts w:ascii="Arial" w:hAnsi="Arial" w:cs="Arial"/>
          <w:b/>
          <w:bCs/>
          <w:sz w:val="28"/>
          <w:szCs w:val="28"/>
        </w:rPr>
        <w:t>РОССИЙСКАЯ  ФЕДЕРАЦИЯ</w:t>
      </w:r>
    </w:p>
    <w:p w:rsidR="00216B53" w:rsidRPr="00987243" w:rsidRDefault="00216B53" w:rsidP="009872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87243">
        <w:rPr>
          <w:rFonts w:ascii="Arial" w:hAnsi="Arial" w:cs="Arial"/>
          <w:b/>
          <w:bCs/>
          <w:sz w:val="28"/>
          <w:szCs w:val="28"/>
        </w:rPr>
        <w:t>БРЯНСКАЯ ОБЛАСТЬ УНЕЧСКИЙ РАЙОН</w:t>
      </w:r>
    </w:p>
    <w:p w:rsidR="00216B53" w:rsidRPr="00987243" w:rsidRDefault="00216B53" w:rsidP="00987243">
      <w:pPr>
        <w:jc w:val="center"/>
        <w:rPr>
          <w:rFonts w:ascii="Arial" w:hAnsi="Arial" w:cs="Arial"/>
          <w:bCs/>
          <w:sz w:val="28"/>
          <w:szCs w:val="28"/>
        </w:rPr>
      </w:pPr>
      <w:r w:rsidRPr="00987243">
        <w:rPr>
          <w:rFonts w:ascii="Arial" w:hAnsi="Arial" w:cs="Arial"/>
          <w:b/>
          <w:bCs/>
          <w:sz w:val="28"/>
          <w:szCs w:val="28"/>
        </w:rPr>
        <w:t xml:space="preserve">      </w:t>
      </w:r>
      <w:r w:rsidRPr="00987243">
        <w:rPr>
          <w:rFonts w:ascii="Arial" w:hAnsi="Arial" w:cs="Arial"/>
          <w:bCs/>
          <w:sz w:val="28"/>
          <w:szCs w:val="28"/>
        </w:rPr>
        <w:t>Ивайтенское сельское поселение</w:t>
      </w:r>
    </w:p>
    <w:p w:rsidR="00216B53" w:rsidRPr="00987243" w:rsidRDefault="00216B53" w:rsidP="00987243">
      <w:pPr>
        <w:jc w:val="center"/>
        <w:rPr>
          <w:rFonts w:ascii="Arial" w:hAnsi="Arial" w:cs="Arial"/>
          <w:bCs/>
          <w:sz w:val="28"/>
          <w:szCs w:val="28"/>
        </w:rPr>
      </w:pPr>
      <w:r w:rsidRPr="00987243">
        <w:rPr>
          <w:rFonts w:ascii="Arial" w:hAnsi="Arial" w:cs="Arial"/>
          <w:bCs/>
          <w:sz w:val="28"/>
          <w:szCs w:val="28"/>
        </w:rPr>
        <w:t>ИВАЙТЕНСКИЙ СЕЛЬСКИЙ СОВЕТ НАРОДНЫХ ДЕПУТАТОВ</w:t>
      </w:r>
    </w:p>
    <w:p w:rsidR="00216B53" w:rsidRPr="00987243" w:rsidRDefault="00216B53" w:rsidP="00D92EC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216B53" w:rsidRPr="00987243" w:rsidTr="00D92EC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16B53" w:rsidRPr="00987243" w:rsidRDefault="00216B53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87243">
              <w:rPr>
                <w:rFonts w:ascii="Arial" w:hAnsi="Arial" w:cs="Arial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216B53" w:rsidRPr="00987243" w:rsidRDefault="00216B53" w:rsidP="00D92EC6">
      <w:pPr>
        <w:spacing w:line="360" w:lineRule="auto"/>
        <w:rPr>
          <w:rFonts w:ascii="Arial" w:hAnsi="Arial" w:cs="Arial"/>
          <w:b/>
        </w:rPr>
      </w:pPr>
      <w:r w:rsidRPr="00987243">
        <w:rPr>
          <w:rFonts w:ascii="Arial" w:hAnsi="Arial" w:cs="Arial"/>
          <w:b/>
        </w:rPr>
        <w:t xml:space="preserve">от 25 октября  </w:t>
      </w:r>
      <w:smartTag w:uri="urn:schemas-microsoft-com:office:smarttags" w:element="metricconverter">
        <w:smartTagPr>
          <w:attr w:name="ProductID" w:val="2019 г"/>
        </w:smartTagPr>
        <w:r w:rsidRPr="00987243">
          <w:rPr>
            <w:rFonts w:ascii="Arial" w:hAnsi="Arial" w:cs="Arial"/>
            <w:b/>
          </w:rPr>
          <w:t>2019 г</w:t>
        </w:r>
      </w:smartTag>
      <w:r w:rsidRPr="00987243">
        <w:rPr>
          <w:rFonts w:ascii="Arial" w:hAnsi="Arial" w:cs="Arial"/>
          <w:b/>
        </w:rPr>
        <w:t xml:space="preserve">. №   </w:t>
      </w:r>
      <w:r>
        <w:rPr>
          <w:rFonts w:ascii="Arial" w:hAnsi="Arial" w:cs="Arial"/>
          <w:b/>
        </w:rPr>
        <w:t>4-18</w:t>
      </w:r>
    </w:p>
    <w:p w:rsidR="00216B53" w:rsidRPr="00987243" w:rsidRDefault="00216B53" w:rsidP="00D92EC6">
      <w:pPr>
        <w:spacing w:line="360" w:lineRule="auto"/>
        <w:rPr>
          <w:rFonts w:ascii="Arial" w:hAnsi="Arial" w:cs="Arial"/>
        </w:rPr>
      </w:pPr>
    </w:p>
    <w:p w:rsidR="00216B53" w:rsidRPr="00987243" w:rsidRDefault="00216B53" w:rsidP="00D92EC6">
      <w:pPr>
        <w:widowControl w:val="0"/>
        <w:autoSpaceDE w:val="0"/>
        <w:autoSpaceDN w:val="0"/>
        <w:ind w:right="4111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О внесении изменений в решение от 16 августа 2019 года № 3-145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«Ивайтенское сельское поселение»»</w:t>
      </w:r>
    </w:p>
    <w:p w:rsidR="00216B53" w:rsidRPr="00987243" w:rsidRDefault="00216B53" w:rsidP="00D92EC6">
      <w:pPr>
        <w:widowControl w:val="0"/>
        <w:autoSpaceDE w:val="0"/>
        <w:autoSpaceDN w:val="0"/>
        <w:ind w:right="4111"/>
        <w:jc w:val="both"/>
        <w:rPr>
          <w:rFonts w:ascii="Arial" w:hAnsi="Arial" w:cs="Arial"/>
        </w:rPr>
      </w:pPr>
    </w:p>
    <w:p w:rsidR="00216B53" w:rsidRPr="00987243" w:rsidRDefault="00216B53" w:rsidP="00D92EC6">
      <w:pPr>
        <w:widowControl w:val="0"/>
        <w:autoSpaceDE w:val="0"/>
        <w:autoSpaceDN w:val="0"/>
        <w:ind w:right="4111"/>
        <w:jc w:val="both"/>
        <w:rPr>
          <w:rFonts w:ascii="Arial" w:hAnsi="Arial" w:cs="Arial"/>
        </w:rPr>
      </w:pPr>
    </w:p>
    <w:p w:rsidR="00216B53" w:rsidRPr="00987243" w:rsidRDefault="00216B53" w:rsidP="00012621">
      <w:pPr>
        <w:widowControl w:val="0"/>
        <w:autoSpaceDE w:val="0"/>
        <w:autoSpaceDN w:val="0"/>
        <w:ind w:right="141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ab/>
        <w:t xml:space="preserve">В соответствии со статьей 11 Закона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 Законом Брянской области от 16.11.2007г. № 156-З «О муниципальной службе в Брянской области», Уставом </w:t>
      </w:r>
      <w:r>
        <w:rPr>
          <w:rFonts w:ascii="Arial" w:hAnsi="Arial" w:cs="Arial"/>
        </w:rPr>
        <w:t xml:space="preserve">Ивайтенского </w:t>
      </w:r>
      <w:r w:rsidRPr="00987243">
        <w:rPr>
          <w:rFonts w:ascii="Arial" w:hAnsi="Arial" w:cs="Arial"/>
        </w:rPr>
        <w:t xml:space="preserve">сельского поселения, </w:t>
      </w:r>
      <w:r>
        <w:rPr>
          <w:rFonts w:ascii="Arial" w:hAnsi="Arial" w:cs="Arial"/>
        </w:rPr>
        <w:t>Ивайтенский</w:t>
      </w:r>
      <w:r w:rsidRPr="00987243">
        <w:rPr>
          <w:rFonts w:ascii="Arial" w:hAnsi="Arial" w:cs="Arial"/>
        </w:rPr>
        <w:t xml:space="preserve"> сельский Совет народных депутатов </w:t>
      </w:r>
    </w:p>
    <w:p w:rsidR="00216B53" w:rsidRPr="00987243" w:rsidRDefault="00216B53" w:rsidP="00012621">
      <w:pPr>
        <w:widowControl w:val="0"/>
        <w:autoSpaceDE w:val="0"/>
        <w:autoSpaceDN w:val="0"/>
        <w:ind w:right="141"/>
        <w:jc w:val="both"/>
        <w:rPr>
          <w:rFonts w:ascii="Arial" w:hAnsi="Arial" w:cs="Arial"/>
        </w:rPr>
      </w:pPr>
    </w:p>
    <w:p w:rsidR="00216B53" w:rsidRPr="00987243" w:rsidRDefault="00216B53" w:rsidP="00012621">
      <w:pPr>
        <w:widowControl w:val="0"/>
        <w:autoSpaceDE w:val="0"/>
        <w:autoSpaceDN w:val="0"/>
        <w:ind w:right="141"/>
        <w:jc w:val="center"/>
        <w:rPr>
          <w:rFonts w:ascii="Arial" w:hAnsi="Arial" w:cs="Arial"/>
        </w:rPr>
      </w:pPr>
      <w:r w:rsidRPr="00987243">
        <w:rPr>
          <w:rFonts w:ascii="Arial" w:hAnsi="Arial" w:cs="Arial"/>
        </w:rPr>
        <w:t>РЕШИЛ:</w:t>
      </w:r>
    </w:p>
    <w:p w:rsidR="00216B53" w:rsidRPr="00987243" w:rsidRDefault="00216B53" w:rsidP="00012621">
      <w:pPr>
        <w:widowControl w:val="0"/>
        <w:autoSpaceDE w:val="0"/>
        <w:autoSpaceDN w:val="0"/>
        <w:ind w:right="141"/>
        <w:jc w:val="both"/>
        <w:rPr>
          <w:rFonts w:ascii="Arial" w:hAnsi="Arial" w:cs="Arial"/>
        </w:rPr>
      </w:pPr>
    </w:p>
    <w:p w:rsidR="00216B53" w:rsidRPr="00987243" w:rsidRDefault="00216B53" w:rsidP="00012621">
      <w:pPr>
        <w:pStyle w:val="ConsPlusTitlePage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Увеличить (проиндексировать)  в 1,043 раза с 1 октября 2019 года размеры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месячных должностных окладов муниципальных служащих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муниципального образования 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987243">
        <w:rPr>
          <w:rFonts w:ascii="Arial" w:hAnsi="Arial" w:cs="Arial"/>
          <w:sz w:val="24"/>
          <w:szCs w:val="24"/>
        </w:rPr>
        <w:t>сельское поселение».</w:t>
      </w:r>
    </w:p>
    <w:p w:rsidR="00216B53" w:rsidRPr="00987243" w:rsidRDefault="00216B53" w:rsidP="00FC568C">
      <w:pPr>
        <w:pStyle w:val="ConsPlusTitlePage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Внести в решение «Об оплате труда выборных должностных лиц местного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муниципального образования 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987243">
        <w:rPr>
          <w:rFonts w:ascii="Arial" w:hAnsi="Arial" w:cs="Arial"/>
          <w:sz w:val="24"/>
          <w:szCs w:val="24"/>
        </w:rPr>
        <w:t xml:space="preserve">сельское поселение», утвержденное решением </w:t>
      </w:r>
      <w:r>
        <w:rPr>
          <w:rFonts w:ascii="Arial" w:hAnsi="Arial" w:cs="Arial"/>
          <w:sz w:val="24"/>
          <w:szCs w:val="24"/>
        </w:rPr>
        <w:t xml:space="preserve">Ивайтенского </w:t>
      </w:r>
      <w:r w:rsidRPr="00987243">
        <w:rPr>
          <w:rFonts w:ascii="Arial" w:hAnsi="Arial" w:cs="Arial"/>
          <w:sz w:val="24"/>
          <w:szCs w:val="24"/>
        </w:rPr>
        <w:t>сельского Совета народных депутатов №</w:t>
      </w:r>
      <w:r>
        <w:rPr>
          <w:rFonts w:ascii="Arial" w:hAnsi="Arial" w:cs="Arial"/>
          <w:sz w:val="24"/>
          <w:szCs w:val="24"/>
        </w:rPr>
        <w:t xml:space="preserve"> 3-145 от 16 августа 2019 года </w:t>
      </w:r>
      <w:r w:rsidRPr="00987243">
        <w:rPr>
          <w:rFonts w:ascii="Arial" w:hAnsi="Arial" w:cs="Arial"/>
          <w:sz w:val="24"/>
          <w:szCs w:val="24"/>
        </w:rPr>
        <w:t>следующие изменения:</w:t>
      </w:r>
    </w:p>
    <w:p w:rsidR="00216B53" w:rsidRPr="00987243" w:rsidRDefault="00216B53" w:rsidP="00CB6F6B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 xml:space="preserve"> В тексте решения и в Положении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об оплате труда выборных должностных лиц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образования 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987243">
        <w:rPr>
          <w:rFonts w:ascii="Arial" w:hAnsi="Arial" w:cs="Arial"/>
          <w:sz w:val="24"/>
          <w:szCs w:val="24"/>
        </w:rPr>
        <w:t>сельское поселение» слова «выборных должностных лиц местного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самоуправления, осуществляющих свои полномочия на постоянной основе,»в соответствующих падежах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исключить.</w:t>
      </w:r>
    </w:p>
    <w:p w:rsidR="00216B53" w:rsidRPr="00987243" w:rsidRDefault="00216B53" w:rsidP="00FC568C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 xml:space="preserve"> Приложение к Положению об оплате труда выборных должностных лиц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образования 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987243">
        <w:rPr>
          <w:rFonts w:ascii="Arial" w:hAnsi="Arial" w:cs="Arial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216B53" w:rsidRPr="00987243" w:rsidRDefault="00216B53" w:rsidP="0009544A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 xml:space="preserve"> В пункте 1. Положения слова:</w:t>
      </w:r>
    </w:p>
    <w:p w:rsidR="00216B53" w:rsidRPr="00987243" w:rsidRDefault="00216B53" w:rsidP="0009544A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«-по выборным должностям:</w:t>
      </w:r>
    </w:p>
    <w:p w:rsidR="00216B53" w:rsidRPr="00987243" w:rsidRDefault="00216B53" w:rsidP="00987243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а) ежемесячная надбавка за выслугу лет на муниципальной службе (выборной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должности);</w:t>
      </w:r>
    </w:p>
    <w:p w:rsidR="00216B53" w:rsidRPr="00987243" w:rsidRDefault="00216B53" w:rsidP="0009544A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б) ежемесячная надбавка к должностному окладу за особые условия</w:t>
      </w:r>
    </w:p>
    <w:p w:rsidR="00216B53" w:rsidRPr="00987243" w:rsidRDefault="00216B53" w:rsidP="00FC2C87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муниципальной службы;</w:t>
      </w:r>
    </w:p>
    <w:p w:rsidR="00216B53" w:rsidRPr="00987243" w:rsidRDefault="00216B53" w:rsidP="00FC2C87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в) ежемесячное денежное поощрение.» исключить.</w:t>
      </w:r>
    </w:p>
    <w:p w:rsidR="00216B53" w:rsidRPr="00987243" w:rsidRDefault="00216B53" w:rsidP="00FC568C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В пункте 5.  Положения абзац 2 изложить в  следующей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 xml:space="preserve">редакции: </w:t>
      </w:r>
    </w:p>
    <w:p w:rsidR="00216B53" w:rsidRPr="00987243" w:rsidRDefault="00216B53" w:rsidP="00764D22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«-лицам, замещающим главные должности муниципальной службы – от 100 до 150 процентов должностного оклада;».</w:t>
      </w:r>
    </w:p>
    <w:p w:rsidR="00216B53" w:rsidRPr="00987243" w:rsidRDefault="00216B53" w:rsidP="003E1A35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В пункте 6. Положения абзац 2 изложить в следующей редакции:</w:t>
      </w:r>
    </w:p>
    <w:p w:rsidR="00216B53" w:rsidRPr="00987243" w:rsidRDefault="00216B53" w:rsidP="00455F32">
      <w:pPr>
        <w:pStyle w:val="ConsPlusTitlePage"/>
        <w:ind w:firstLine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«-главе администрации сельского поселения – до 155 процентов должностного оклада;».</w:t>
      </w:r>
    </w:p>
    <w:p w:rsidR="00216B53" w:rsidRPr="00987243" w:rsidRDefault="00216B53" w:rsidP="00455F32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Абзац 3 изложить в следующей редакции:</w:t>
      </w:r>
    </w:p>
    <w:p w:rsidR="00216B53" w:rsidRPr="00987243" w:rsidRDefault="00216B53" w:rsidP="003E1A35">
      <w:pPr>
        <w:pStyle w:val="ConsPlusTitlePage"/>
        <w:ind w:firstLine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«-муниципальным служащим (за исключением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главы администрации сельского поселения) – до 100 процентов.».</w:t>
      </w:r>
    </w:p>
    <w:p w:rsidR="00216B53" w:rsidRPr="00987243" w:rsidRDefault="00216B53" w:rsidP="00DC71C3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 xml:space="preserve"> В пункте 8. Положения абзац 3 изложить в следующей редакции: </w:t>
      </w:r>
    </w:p>
    <w:p w:rsidR="00216B53" w:rsidRPr="00987243" w:rsidRDefault="00216B53" w:rsidP="00E12DB3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«Материальная помощь и единовременная выплата производится на основании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заявления работника и оформляется соответствующим правовым актом.</w:t>
      </w:r>
    </w:p>
    <w:p w:rsidR="00216B53" w:rsidRPr="00987243" w:rsidRDefault="00216B53" w:rsidP="00DC71C3">
      <w:pPr>
        <w:pStyle w:val="ConsPlusTitlePag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 xml:space="preserve"> В пункте 9. абзац 2 изложить в следующей редакции:</w:t>
      </w:r>
    </w:p>
    <w:p w:rsidR="00216B53" w:rsidRPr="00987243" w:rsidRDefault="00216B53" w:rsidP="004F1C08">
      <w:pPr>
        <w:pStyle w:val="ConsPlusTitlePage"/>
        <w:ind w:left="708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«Главе администрации сельского поселения – нормативно-правовым актом</w:t>
      </w:r>
    </w:p>
    <w:p w:rsidR="00216B53" w:rsidRPr="00987243" w:rsidRDefault="00216B53" w:rsidP="004F1C08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987243">
        <w:rPr>
          <w:rFonts w:ascii="Arial" w:hAnsi="Arial" w:cs="Arial"/>
          <w:sz w:val="24"/>
          <w:szCs w:val="24"/>
        </w:rPr>
        <w:t>сельского 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987243">
        <w:rPr>
          <w:rFonts w:ascii="Arial" w:hAnsi="Arial" w:cs="Arial"/>
          <w:sz w:val="24"/>
          <w:szCs w:val="24"/>
        </w:rPr>
        <w:t>народных депутатов.».</w:t>
      </w:r>
    </w:p>
    <w:p w:rsidR="00216B53" w:rsidRPr="00987243" w:rsidRDefault="00216B53" w:rsidP="00071AA2">
      <w:pPr>
        <w:pStyle w:val="ConsPlusTitlePage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87243">
        <w:rPr>
          <w:rFonts w:ascii="Arial" w:hAnsi="Arial" w:cs="Arial"/>
          <w:sz w:val="24"/>
          <w:szCs w:val="24"/>
        </w:rPr>
        <w:t>2.8  Пункт 10 Положения изложить в следующей редакции: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«10. При формировании фонда оплаты труда главы администрации сельского поселения</w:t>
      </w:r>
      <w:r>
        <w:rPr>
          <w:rFonts w:ascii="Arial" w:hAnsi="Arial" w:cs="Arial"/>
        </w:rPr>
        <w:t xml:space="preserve"> </w:t>
      </w:r>
      <w:r w:rsidRPr="00987243">
        <w:rPr>
          <w:rFonts w:ascii="Arial" w:hAnsi="Arial" w:cs="Arial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2) ежемесячной надбавки за классный чин – в размере 4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3) ежемесячной надбавки к должностному окладу за особые условия муниципальной службы - в размере 18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4) ежемесячного денежного поощрения - в размере 22должностных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5) премий за выполнение особо важных и сложных  заданий - в размере 2,5 должностного оклада;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6)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При формировании фонда оплаты лиц, замещающих должности муниципальной службы (за исключением главы администрации сельского поселения) сверх суммы средств, направляемых для выплаты должностных окладов, предусматриваются следующие средства (в расчете на год):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2) ежемесячной надбавки к должностному окладу за классный чин – в размере 4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старшая должность – в размере 12,3 должностных оклада;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4) ежемесячного денежного поощрения - в размере 12 должностных окладов;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5) премий за выполнение особо важных и сложных заданий - в размере 2,5 должностного оклада;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216B53" w:rsidRPr="00987243" w:rsidRDefault="00216B53" w:rsidP="006457FA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4. Настоящее решение </w:t>
      </w:r>
      <w:r>
        <w:rPr>
          <w:rFonts w:ascii="Arial" w:hAnsi="Arial" w:cs="Arial"/>
        </w:rPr>
        <w:t>опубликовать (</w:t>
      </w:r>
      <w:r w:rsidRPr="00987243">
        <w:rPr>
          <w:rFonts w:ascii="Arial" w:hAnsi="Arial" w:cs="Arial"/>
        </w:rPr>
        <w:t>обнародовать</w:t>
      </w:r>
      <w:r>
        <w:rPr>
          <w:rFonts w:ascii="Arial" w:hAnsi="Arial" w:cs="Arial"/>
        </w:rPr>
        <w:t>)</w:t>
      </w:r>
      <w:r w:rsidRPr="00987243">
        <w:rPr>
          <w:rFonts w:ascii="Arial" w:hAnsi="Arial" w:cs="Arial"/>
        </w:rPr>
        <w:t xml:space="preserve"> согласно Уставу</w:t>
      </w:r>
      <w:r>
        <w:rPr>
          <w:rFonts w:ascii="Arial" w:hAnsi="Arial" w:cs="Arial"/>
        </w:rPr>
        <w:t xml:space="preserve"> Ивайтенского </w:t>
      </w:r>
      <w:r w:rsidRPr="00987243">
        <w:rPr>
          <w:rFonts w:ascii="Arial" w:hAnsi="Arial" w:cs="Arial"/>
        </w:rPr>
        <w:t>сельского поселения.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</w:p>
    <w:p w:rsidR="00216B5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 xml:space="preserve">Ивайтенского </w:t>
      </w:r>
    </w:p>
    <w:p w:rsidR="00216B53" w:rsidRPr="00987243" w:rsidRDefault="00216B53" w:rsidP="00100EFC">
      <w:pPr>
        <w:tabs>
          <w:tab w:val="left" w:pos="9180"/>
        </w:tabs>
        <w:ind w:right="-5" w:firstLine="709"/>
        <w:jc w:val="both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сельского поселения      </w:t>
      </w:r>
      <w:r>
        <w:rPr>
          <w:rFonts w:ascii="Arial" w:hAnsi="Arial" w:cs="Arial"/>
        </w:rPr>
        <w:t xml:space="preserve">                                    Т.Н.Табунова</w:t>
      </w:r>
      <w:r w:rsidRPr="00987243">
        <w:rPr>
          <w:rFonts w:ascii="Arial" w:hAnsi="Arial" w:cs="Arial"/>
        </w:rPr>
        <w:t xml:space="preserve">       </w:t>
      </w:r>
    </w:p>
    <w:p w:rsidR="00216B53" w:rsidRPr="00987243" w:rsidRDefault="00216B53" w:rsidP="00B22C2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216B53" w:rsidRPr="00987243" w:rsidRDefault="00216B53" w:rsidP="00B22C2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Default="00216B53">
      <w:pPr>
        <w:rPr>
          <w:rFonts w:ascii="Arial" w:hAnsi="Arial" w:cs="Arial"/>
        </w:rPr>
      </w:pPr>
    </w:p>
    <w:p w:rsidR="00216B53" w:rsidRPr="00987243" w:rsidRDefault="00216B53">
      <w:pPr>
        <w:rPr>
          <w:rFonts w:ascii="Arial" w:hAnsi="Arial" w:cs="Arial"/>
        </w:rPr>
      </w:pPr>
    </w:p>
    <w:p w:rsidR="00216B53" w:rsidRPr="00987243" w:rsidRDefault="00216B53">
      <w:pPr>
        <w:rPr>
          <w:rFonts w:ascii="Arial" w:hAnsi="Arial" w:cs="Arial"/>
        </w:rPr>
      </w:pPr>
    </w:p>
    <w:p w:rsidR="00216B53" w:rsidRPr="00987243" w:rsidRDefault="00216B53" w:rsidP="00ED3C8E">
      <w:pPr>
        <w:pStyle w:val="ConsTitle"/>
        <w:widowControl/>
        <w:ind w:left="5387" w:right="0"/>
        <w:jc w:val="right"/>
        <w:rPr>
          <w:b w:val="0"/>
          <w:bCs w:val="0"/>
          <w:sz w:val="24"/>
          <w:szCs w:val="24"/>
        </w:rPr>
      </w:pPr>
      <w:r w:rsidRPr="00987243">
        <w:rPr>
          <w:b w:val="0"/>
          <w:bCs w:val="0"/>
          <w:sz w:val="24"/>
          <w:szCs w:val="24"/>
        </w:rPr>
        <w:t>Приложение № 1</w:t>
      </w:r>
    </w:p>
    <w:p w:rsidR="00216B53" w:rsidRPr="00987243" w:rsidRDefault="00216B53" w:rsidP="00ED3C8E">
      <w:pPr>
        <w:pStyle w:val="ConsTitle"/>
        <w:widowControl/>
        <w:ind w:left="5387" w:right="0"/>
        <w:jc w:val="right"/>
        <w:rPr>
          <w:b w:val="0"/>
          <w:bCs w:val="0"/>
          <w:sz w:val="24"/>
          <w:szCs w:val="24"/>
        </w:rPr>
      </w:pPr>
      <w:r w:rsidRPr="00987243">
        <w:rPr>
          <w:b w:val="0"/>
          <w:bCs w:val="0"/>
          <w:sz w:val="24"/>
          <w:szCs w:val="24"/>
        </w:rPr>
        <w:t xml:space="preserve">к решению </w:t>
      </w:r>
      <w:r>
        <w:rPr>
          <w:b w:val="0"/>
          <w:bCs w:val="0"/>
          <w:sz w:val="24"/>
          <w:szCs w:val="24"/>
        </w:rPr>
        <w:t xml:space="preserve">Ивайтенского </w:t>
      </w:r>
      <w:r w:rsidRPr="00987243">
        <w:rPr>
          <w:b w:val="0"/>
          <w:bCs w:val="0"/>
          <w:sz w:val="24"/>
          <w:szCs w:val="24"/>
        </w:rPr>
        <w:t>сельского Совета народных депутатов</w:t>
      </w:r>
    </w:p>
    <w:p w:rsidR="00216B53" w:rsidRPr="00987243" w:rsidRDefault="00216B53" w:rsidP="00ED3C8E">
      <w:pPr>
        <w:pStyle w:val="ConsTitle"/>
        <w:widowControl/>
        <w:ind w:left="5387" w:right="0"/>
        <w:jc w:val="right"/>
        <w:rPr>
          <w:b w:val="0"/>
          <w:bCs w:val="0"/>
          <w:sz w:val="24"/>
          <w:szCs w:val="24"/>
        </w:rPr>
      </w:pPr>
    </w:p>
    <w:p w:rsidR="00216B53" w:rsidRPr="00987243" w:rsidRDefault="00216B53" w:rsidP="00ED3C8E">
      <w:pPr>
        <w:pStyle w:val="ConsTitle"/>
        <w:widowControl/>
        <w:ind w:left="5387" w:right="0"/>
        <w:jc w:val="right"/>
        <w:rPr>
          <w:b w:val="0"/>
          <w:bCs w:val="0"/>
          <w:sz w:val="24"/>
          <w:szCs w:val="24"/>
        </w:rPr>
      </w:pPr>
      <w:r w:rsidRPr="00987243">
        <w:rPr>
          <w:b w:val="0"/>
          <w:bCs w:val="0"/>
          <w:sz w:val="24"/>
          <w:szCs w:val="24"/>
        </w:rPr>
        <w:t>от «</w:t>
      </w:r>
      <w:r>
        <w:rPr>
          <w:b w:val="0"/>
          <w:bCs w:val="0"/>
          <w:sz w:val="24"/>
          <w:szCs w:val="24"/>
        </w:rPr>
        <w:t>25</w:t>
      </w:r>
      <w:r w:rsidRPr="00987243">
        <w:rPr>
          <w:b w:val="0"/>
          <w:bCs w:val="0"/>
          <w:sz w:val="24"/>
          <w:szCs w:val="24"/>
        </w:rPr>
        <w:t xml:space="preserve">» </w:t>
      </w:r>
      <w:r>
        <w:rPr>
          <w:b w:val="0"/>
          <w:bCs w:val="0"/>
          <w:sz w:val="24"/>
          <w:szCs w:val="24"/>
        </w:rPr>
        <w:t xml:space="preserve"> октября </w:t>
      </w:r>
      <w:r w:rsidRPr="00987243">
        <w:rPr>
          <w:b w:val="0"/>
          <w:bCs w:val="0"/>
          <w:sz w:val="24"/>
          <w:szCs w:val="24"/>
        </w:rPr>
        <w:t>2019г. №</w:t>
      </w:r>
      <w:r>
        <w:rPr>
          <w:b w:val="0"/>
          <w:bCs w:val="0"/>
          <w:sz w:val="24"/>
          <w:szCs w:val="24"/>
        </w:rPr>
        <w:t xml:space="preserve"> 3-145</w:t>
      </w:r>
      <w:r w:rsidRPr="00987243">
        <w:rPr>
          <w:b w:val="0"/>
          <w:bCs w:val="0"/>
          <w:sz w:val="24"/>
          <w:szCs w:val="24"/>
        </w:rPr>
        <w:t xml:space="preserve"> </w:t>
      </w:r>
    </w:p>
    <w:p w:rsidR="00216B53" w:rsidRPr="00987243" w:rsidRDefault="00216B53" w:rsidP="00ED3C8E">
      <w:pPr>
        <w:pStyle w:val="ConsTitle"/>
        <w:widowControl/>
        <w:ind w:left="5387" w:right="0"/>
        <w:jc w:val="right"/>
        <w:rPr>
          <w:b w:val="0"/>
          <w:bCs w:val="0"/>
          <w:sz w:val="24"/>
          <w:szCs w:val="24"/>
        </w:rPr>
      </w:pPr>
    </w:p>
    <w:p w:rsidR="00216B53" w:rsidRPr="00987243" w:rsidRDefault="00216B53" w:rsidP="00ED3C8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Приложение </w:t>
      </w:r>
    </w:p>
    <w:p w:rsidR="00216B53" w:rsidRPr="00987243" w:rsidRDefault="00216B53" w:rsidP="00ED3C8E">
      <w:pPr>
        <w:widowControl w:val="0"/>
        <w:autoSpaceDE w:val="0"/>
        <w:autoSpaceDN w:val="0"/>
        <w:jc w:val="right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к Положению об оплате труда </w:t>
      </w:r>
    </w:p>
    <w:p w:rsidR="00216B53" w:rsidRPr="00987243" w:rsidRDefault="00216B53" w:rsidP="00ED3C8E">
      <w:pPr>
        <w:widowControl w:val="0"/>
        <w:autoSpaceDE w:val="0"/>
        <w:autoSpaceDN w:val="0"/>
        <w:jc w:val="right"/>
        <w:rPr>
          <w:rFonts w:ascii="Arial" w:hAnsi="Arial" w:cs="Arial"/>
        </w:rPr>
      </w:pPr>
      <w:r w:rsidRPr="00987243">
        <w:rPr>
          <w:rFonts w:ascii="Arial" w:hAnsi="Arial" w:cs="Arial"/>
        </w:rPr>
        <w:t>муниципальных служащих муниципального</w:t>
      </w:r>
    </w:p>
    <w:p w:rsidR="00216B53" w:rsidRPr="00987243" w:rsidRDefault="00216B53" w:rsidP="00ED3C8E">
      <w:pPr>
        <w:widowControl w:val="0"/>
        <w:autoSpaceDE w:val="0"/>
        <w:autoSpaceDN w:val="0"/>
        <w:jc w:val="right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 образования «</w:t>
      </w:r>
      <w:r>
        <w:rPr>
          <w:rFonts w:ascii="Arial" w:hAnsi="Arial" w:cs="Arial"/>
        </w:rPr>
        <w:t xml:space="preserve">Ивайтенское </w:t>
      </w:r>
      <w:r w:rsidRPr="00987243">
        <w:rPr>
          <w:rFonts w:ascii="Arial" w:hAnsi="Arial" w:cs="Arial"/>
        </w:rPr>
        <w:t>сельское поселение»</w:t>
      </w:r>
    </w:p>
    <w:p w:rsidR="00216B53" w:rsidRPr="00987243" w:rsidRDefault="00216B53" w:rsidP="00ED3C8E">
      <w:pPr>
        <w:rPr>
          <w:rFonts w:ascii="Arial" w:hAnsi="Arial" w:cs="Arial"/>
        </w:rPr>
      </w:pPr>
    </w:p>
    <w:p w:rsidR="00216B53" w:rsidRPr="00987243" w:rsidRDefault="00216B53" w:rsidP="00ED3C8E">
      <w:pPr>
        <w:rPr>
          <w:rFonts w:ascii="Arial" w:hAnsi="Arial" w:cs="Arial"/>
        </w:rPr>
      </w:pPr>
    </w:p>
    <w:p w:rsidR="00216B53" w:rsidRPr="00987243" w:rsidRDefault="00216B53" w:rsidP="00ED3C8E">
      <w:pPr>
        <w:rPr>
          <w:rFonts w:ascii="Arial" w:hAnsi="Arial" w:cs="Arial"/>
        </w:rPr>
      </w:pPr>
    </w:p>
    <w:p w:rsidR="00216B53" w:rsidRPr="00987243" w:rsidRDefault="00216B53" w:rsidP="00D37714">
      <w:pPr>
        <w:keepNext/>
        <w:jc w:val="center"/>
        <w:outlineLvl w:val="2"/>
        <w:rPr>
          <w:rFonts w:ascii="Arial" w:hAnsi="Arial" w:cs="Arial"/>
        </w:rPr>
      </w:pPr>
      <w:r w:rsidRPr="00987243">
        <w:rPr>
          <w:rFonts w:ascii="Arial" w:hAnsi="Arial" w:cs="Arial"/>
          <w:bCs/>
        </w:rPr>
        <w:t xml:space="preserve">Размеры </w:t>
      </w:r>
      <w:r w:rsidRPr="00987243">
        <w:rPr>
          <w:rFonts w:ascii="Arial" w:hAnsi="Arial" w:cs="Arial"/>
        </w:rPr>
        <w:t xml:space="preserve">месячных должностных окладов </w:t>
      </w:r>
    </w:p>
    <w:p w:rsidR="00216B53" w:rsidRPr="00987243" w:rsidRDefault="00216B53" w:rsidP="00ED3C8E">
      <w:pPr>
        <w:keepNext/>
        <w:jc w:val="center"/>
        <w:outlineLvl w:val="2"/>
        <w:rPr>
          <w:rFonts w:ascii="Arial" w:hAnsi="Arial" w:cs="Arial"/>
        </w:rPr>
      </w:pPr>
      <w:r w:rsidRPr="00987243">
        <w:rPr>
          <w:rFonts w:ascii="Arial" w:hAnsi="Arial" w:cs="Arial"/>
        </w:rPr>
        <w:t xml:space="preserve"> муниципальных служащих муниципального образования «</w:t>
      </w:r>
      <w:r>
        <w:rPr>
          <w:rFonts w:ascii="Arial" w:hAnsi="Arial" w:cs="Arial"/>
        </w:rPr>
        <w:t xml:space="preserve">Ивайтенское </w:t>
      </w:r>
      <w:r w:rsidRPr="00987243">
        <w:rPr>
          <w:rFonts w:ascii="Arial" w:hAnsi="Arial" w:cs="Arial"/>
        </w:rPr>
        <w:t>сельское поселение»</w:t>
      </w:r>
    </w:p>
    <w:p w:rsidR="00216B53" w:rsidRPr="00987243" w:rsidRDefault="00216B53" w:rsidP="00ED3C8E">
      <w:pPr>
        <w:keepNext/>
        <w:jc w:val="center"/>
        <w:outlineLvl w:val="2"/>
        <w:rPr>
          <w:rFonts w:ascii="Arial" w:hAnsi="Arial" w:cs="Arial"/>
        </w:rPr>
      </w:pPr>
    </w:p>
    <w:p w:rsidR="00216B53" w:rsidRPr="00987243" w:rsidRDefault="00216B53" w:rsidP="00ED3C8E">
      <w:pPr>
        <w:keepNext/>
        <w:jc w:val="center"/>
        <w:outlineLvl w:val="2"/>
        <w:rPr>
          <w:rFonts w:ascii="Arial" w:hAnsi="Arial" w:cs="Arial"/>
        </w:rPr>
      </w:pPr>
      <w:r w:rsidRPr="00987243">
        <w:rPr>
          <w:rFonts w:ascii="Arial" w:hAnsi="Arial" w:cs="Arial"/>
        </w:rPr>
        <w:tab/>
      </w:r>
      <w:r w:rsidRPr="00987243">
        <w:rPr>
          <w:rFonts w:ascii="Arial" w:hAnsi="Arial" w:cs="Arial"/>
        </w:rPr>
        <w:tab/>
      </w:r>
      <w:r w:rsidRPr="00987243">
        <w:rPr>
          <w:rFonts w:ascii="Arial" w:hAnsi="Arial" w:cs="Arial"/>
        </w:rPr>
        <w:tab/>
      </w:r>
      <w:r w:rsidRPr="00987243">
        <w:rPr>
          <w:rFonts w:ascii="Arial" w:hAnsi="Arial" w:cs="Arial"/>
        </w:rPr>
        <w:tab/>
      </w:r>
      <w:r w:rsidRPr="00987243">
        <w:rPr>
          <w:rFonts w:ascii="Arial" w:hAnsi="Arial" w:cs="Arial"/>
        </w:rPr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43"/>
        <w:gridCol w:w="1774"/>
      </w:tblGrid>
      <w:tr w:rsidR="00216B53" w:rsidRPr="00987243" w:rsidTr="00ED3C8E">
        <w:trPr>
          <w:trHeight w:val="805"/>
        </w:trPr>
        <w:tc>
          <w:tcPr>
            <w:tcW w:w="8046" w:type="dxa"/>
          </w:tcPr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1671" w:type="dxa"/>
          </w:tcPr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</w:rPr>
              <w:t>Размер должностного оклада (рублей)</w:t>
            </w:r>
          </w:p>
        </w:tc>
      </w:tr>
      <w:tr w:rsidR="00216B53" w:rsidRPr="00987243" w:rsidTr="00ED3C8E">
        <w:tc>
          <w:tcPr>
            <w:tcW w:w="9717" w:type="dxa"/>
            <w:gridSpan w:val="2"/>
          </w:tcPr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  <w:b/>
              </w:rPr>
              <w:t>Муниципальные служащие, замещающие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87243">
              <w:rPr>
                <w:rFonts w:ascii="Arial" w:hAnsi="Arial" w:cs="Arial"/>
                <w:b/>
                <w:bCs/>
              </w:rPr>
              <w:t xml:space="preserve">главные </w:t>
            </w:r>
            <w:r w:rsidRPr="00987243">
              <w:rPr>
                <w:rFonts w:ascii="Arial" w:hAnsi="Arial" w:cs="Arial"/>
                <w:b/>
              </w:rPr>
              <w:t>должности</w:t>
            </w:r>
          </w:p>
        </w:tc>
      </w:tr>
      <w:tr w:rsidR="00216B53" w:rsidRPr="00987243" w:rsidTr="00ED3C8E">
        <w:tc>
          <w:tcPr>
            <w:tcW w:w="8046" w:type="dxa"/>
          </w:tcPr>
          <w:p w:rsidR="00216B53" w:rsidRPr="00987243" w:rsidRDefault="00216B53" w:rsidP="00ED3C8E">
            <w:pPr>
              <w:rPr>
                <w:rFonts w:ascii="Arial" w:hAnsi="Arial" w:cs="Arial"/>
                <w:color w:val="FF0000"/>
              </w:rPr>
            </w:pPr>
            <w:r w:rsidRPr="00987243">
              <w:rPr>
                <w:rFonts w:ascii="Arial" w:hAnsi="Arial" w:cs="Arial"/>
              </w:rPr>
              <w:t>Глава администрации сельского поселения</w:t>
            </w:r>
          </w:p>
        </w:tc>
        <w:tc>
          <w:tcPr>
            <w:tcW w:w="1671" w:type="dxa"/>
          </w:tcPr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</w:rPr>
              <w:t>6039</w:t>
            </w:r>
          </w:p>
        </w:tc>
      </w:tr>
      <w:tr w:rsidR="00216B53" w:rsidRPr="00987243" w:rsidTr="00ED3C8E">
        <w:trPr>
          <w:trHeight w:val="340"/>
        </w:trPr>
        <w:tc>
          <w:tcPr>
            <w:tcW w:w="9717" w:type="dxa"/>
            <w:gridSpan w:val="2"/>
          </w:tcPr>
          <w:p w:rsidR="00216B53" w:rsidRPr="00987243" w:rsidRDefault="00216B53" w:rsidP="00ED3C8E">
            <w:pPr>
              <w:jc w:val="center"/>
              <w:rPr>
                <w:rFonts w:ascii="Arial" w:hAnsi="Arial" w:cs="Arial"/>
                <w:b/>
              </w:rPr>
            </w:pPr>
            <w:r w:rsidRPr="00987243">
              <w:rPr>
                <w:rFonts w:ascii="Arial" w:hAnsi="Arial" w:cs="Arial"/>
                <w:b/>
              </w:rPr>
              <w:t xml:space="preserve">Муниципальные служащие, замещающие </w:t>
            </w:r>
            <w:r w:rsidRPr="00987243">
              <w:rPr>
                <w:rFonts w:ascii="Arial" w:hAnsi="Arial" w:cs="Arial"/>
                <w:b/>
                <w:bCs/>
              </w:rPr>
              <w:t>старшие</w:t>
            </w:r>
            <w:r w:rsidRPr="00987243">
              <w:rPr>
                <w:rFonts w:ascii="Arial" w:hAnsi="Arial" w:cs="Arial"/>
                <w:b/>
              </w:rPr>
              <w:t xml:space="preserve"> должности</w:t>
            </w:r>
          </w:p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</w:p>
        </w:tc>
      </w:tr>
      <w:tr w:rsidR="00216B53" w:rsidRPr="00987243" w:rsidTr="00ED3C8E">
        <w:tc>
          <w:tcPr>
            <w:tcW w:w="8046" w:type="dxa"/>
          </w:tcPr>
          <w:p w:rsidR="00216B53" w:rsidRPr="00987243" w:rsidRDefault="00216B53" w:rsidP="00ED3C8E">
            <w:pPr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1671" w:type="dxa"/>
          </w:tcPr>
          <w:p w:rsidR="00216B53" w:rsidRPr="00987243" w:rsidRDefault="00216B53" w:rsidP="00C3506B">
            <w:pPr>
              <w:jc w:val="center"/>
              <w:rPr>
                <w:rFonts w:ascii="Arial" w:hAnsi="Arial" w:cs="Arial"/>
              </w:rPr>
            </w:pPr>
            <w:r w:rsidRPr="00987243">
              <w:rPr>
                <w:rFonts w:ascii="Arial" w:hAnsi="Arial" w:cs="Arial"/>
              </w:rPr>
              <w:t>5157</w:t>
            </w:r>
          </w:p>
          <w:p w:rsidR="00216B53" w:rsidRPr="00987243" w:rsidRDefault="00216B53" w:rsidP="00ED3C8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16B53" w:rsidRPr="00987243" w:rsidRDefault="00216B53" w:rsidP="00641B50"/>
    <w:sectPr w:rsidR="00216B53" w:rsidRPr="00987243" w:rsidSect="000A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D63"/>
    <w:rsid w:val="00012621"/>
    <w:rsid w:val="0003091A"/>
    <w:rsid w:val="000309BB"/>
    <w:rsid w:val="00071AA2"/>
    <w:rsid w:val="0009544A"/>
    <w:rsid w:val="000A3EAD"/>
    <w:rsid w:val="00100EFC"/>
    <w:rsid w:val="00216B53"/>
    <w:rsid w:val="00217ABF"/>
    <w:rsid w:val="00230655"/>
    <w:rsid w:val="00290F7F"/>
    <w:rsid w:val="002D6E4F"/>
    <w:rsid w:val="00320A7F"/>
    <w:rsid w:val="003762DD"/>
    <w:rsid w:val="003E1A35"/>
    <w:rsid w:val="004064F6"/>
    <w:rsid w:val="00452523"/>
    <w:rsid w:val="00455F32"/>
    <w:rsid w:val="00467D9E"/>
    <w:rsid w:val="004F1C08"/>
    <w:rsid w:val="005237D5"/>
    <w:rsid w:val="00617552"/>
    <w:rsid w:val="00641B50"/>
    <w:rsid w:val="006457FA"/>
    <w:rsid w:val="00673E8B"/>
    <w:rsid w:val="006D769B"/>
    <w:rsid w:val="00730270"/>
    <w:rsid w:val="00764D22"/>
    <w:rsid w:val="007B4F8D"/>
    <w:rsid w:val="007E215F"/>
    <w:rsid w:val="007E231A"/>
    <w:rsid w:val="007E3FF5"/>
    <w:rsid w:val="00835170"/>
    <w:rsid w:val="00836D36"/>
    <w:rsid w:val="0084404E"/>
    <w:rsid w:val="008511DA"/>
    <w:rsid w:val="0087496C"/>
    <w:rsid w:val="0091046F"/>
    <w:rsid w:val="00917AC7"/>
    <w:rsid w:val="009521D5"/>
    <w:rsid w:val="00953717"/>
    <w:rsid w:val="00987243"/>
    <w:rsid w:val="009B6DC9"/>
    <w:rsid w:val="009C366C"/>
    <w:rsid w:val="00AA60F3"/>
    <w:rsid w:val="00AC555A"/>
    <w:rsid w:val="00B22C2F"/>
    <w:rsid w:val="00B24F25"/>
    <w:rsid w:val="00B43832"/>
    <w:rsid w:val="00B75D63"/>
    <w:rsid w:val="00C22929"/>
    <w:rsid w:val="00C3506B"/>
    <w:rsid w:val="00C72820"/>
    <w:rsid w:val="00CB6F6B"/>
    <w:rsid w:val="00D37714"/>
    <w:rsid w:val="00D41972"/>
    <w:rsid w:val="00D67D4D"/>
    <w:rsid w:val="00D771CA"/>
    <w:rsid w:val="00D92EC6"/>
    <w:rsid w:val="00DC71C3"/>
    <w:rsid w:val="00E12DB3"/>
    <w:rsid w:val="00E72DA1"/>
    <w:rsid w:val="00EC7187"/>
    <w:rsid w:val="00ED3C8E"/>
    <w:rsid w:val="00EE5E48"/>
    <w:rsid w:val="00EF4DC4"/>
    <w:rsid w:val="00F335B9"/>
    <w:rsid w:val="00F573B2"/>
    <w:rsid w:val="00F97384"/>
    <w:rsid w:val="00FC2C87"/>
    <w:rsid w:val="00FC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E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D92EC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0A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0A7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4</Pages>
  <Words>895</Words>
  <Characters>5107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Старовойтова Елена Васильевна</dc:creator>
  <cp:keywords/>
  <dc:description/>
  <cp:lastModifiedBy>Бухгалтер</cp:lastModifiedBy>
  <cp:revision>7</cp:revision>
  <cp:lastPrinted>2019-10-24T12:59:00Z</cp:lastPrinted>
  <dcterms:created xsi:type="dcterms:W3CDTF">2019-10-24T12:35:00Z</dcterms:created>
  <dcterms:modified xsi:type="dcterms:W3CDTF">2019-10-28T07:52:00Z</dcterms:modified>
</cp:coreProperties>
</file>